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DC99F" w14:textId="77777777" w:rsidR="001E74EE" w:rsidRDefault="001E74EE" w:rsidP="001E74E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DAME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fl.1483)</w:t>
      </w:r>
    </w:p>
    <w:p w14:paraId="44AC88F1" w14:textId="77777777" w:rsidR="001E74EE" w:rsidRDefault="001E74EE" w:rsidP="001E74EE">
      <w:pPr>
        <w:pStyle w:val="NoSpacing"/>
        <w:rPr>
          <w:rFonts w:eastAsia="Times New Roman" w:cs="Times New Roman"/>
          <w:szCs w:val="24"/>
        </w:rPr>
      </w:pPr>
    </w:p>
    <w:p w14:paraId="2A0E5786" w14:textId="77777777" w:rsidR="001E74EE" w:rsidRDefault="001E74EE" w:rsidP="001E74EE">
      <w:pPr>
        <w:pStyle w:val="NoSpacing"/>
        <w:rPr>
          <w:rFonts w:eastAsia="Times New Roman" w:cs="Times New Roman"/>
          <w:szCs w:val="24"/>
        </w:rPr>
      </w:pPr>
    </w:p>
    <w:p w14:paraId="03407E95" w14:textId="77777777" w:rsidR="001E74EE" w:rsidRDefault="001E74EE" w:rsidP="001E74E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Aug.1483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spellStart"/>
      <w:r>
        <w:rPr>
          <w:rFonts w:eastAsia="Times New Roman" w:cs="Times New Roman"/>
          <w:szCs w:val="24"/>
        </w:rPr>
        <w:t>melius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inquirendo</w:t>
      </w:r>
      <w:proofErr w:type="spellEnd"/>
      <w:r>
        <w:rPr>
          <w:rFonts w:eastAsia="Times New Roman" w:cs="Times New Roman"/>
          <w:szCs w:val="24"/>
        </w:rPr>
        <w:t xml:space="preserve"> held in </w:t>
      </w:r>
      <w:proofErr w:type="gramStart"/>
      <w:r>
        <w:rPr>
          <w:rFonts w:eastAsia="Times New Roman" w:cs="Times New Roman"/>
          <w:szCs w:val="24"/>
        </w:rPr>
        <w:t>Houghton</w:t>
      </w:r>
      <w:proofErr w:type="gramEnd"/>
    </w:p>
    <w:p w14:paraId="5C44D7DE" w14:textId="77777777" w:rsidR="001E74EE" w:rsidRDefault="001E74EE" w:rsidP="001E74E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</w:r>
      <w:proofErr w:type="spellStart"/>
      <w:proofErr w:type="gramStart"/>
      <w:r>
        <w:rPr>
          <w:rFonts w:eastAsia="Times New Roman" w:cs="Times New Roman"/>
          <w:szCs w:val="24"/>
        </w:rPr>
        <w:t>St.Giles</w:t>
      </w:r>
      <w:proofErr w:type="spellEnd"/>
      <w:proofErr w:type="gramEnd"/>
      <w:r>
        <w:rPr>
          <w:rFonts w:eastAsia="Times New Roman" w:cs="Times New Roman"/>
          <w:szCs w:val="24"/>
        </w:rPr>
        <w:t>, Norfolk, into lands of Henry Pakenham(d.1481)(q.v.).</w:t>
      </w:r>
    </w:p>
    <w:p w14:paraId="581A5344" w14:textId="77777777" w:rsidR="001E74EE" w:rsidRDefault="001E74EE" w:rsidP="001E74EE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4F92C9A" w14:textId="77777777" w:rsidR="001E74EE" w:rsidRDefault="001E74EE" w:rsidP="001E74EE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p.58)</w:t>
      </w:r>
    </w:p>
    <w:p w14:paraId="6630BBB4" w14:textId="77777777" w:rsidR="001E74EE" w:rsidRDefault="001E74EE" w:rsidP="001E74EE">
      <w:pPr>
        <w:pStyle w:val="NoSpacing"/>
        <w:rPr>
          <w:rFonts w:eastAsia="Times New Roman" w:cs="Times New Roman"/>
          <w:szCs w:val="24"/>
        </w:rPr>
      </w:pPr>
    </w:p>
    <w:p w14:paraId="769DC539" w14:textId="77777777" w:rsidR="001E74EE" w:rsidRDefault="001E74EE" w:rsidP="001E74EE">
      <w:pPr>
        <w:pStyle w:val="NoSpacing"/>
        <w:rPr>
          <w:rFonts w:eastAsia="Times New Roman" w:cs="Times New Roman"/>
          <w:szCs w:val="24"/>
        </w:rPr>
      </w:pPr>
    </w:p>
    <w:p w14:paraId="1DA41DEF" w14:textId="77777777" w:rsidR="001E74EE" w:rsidRDefault="001E74EE" w:rsidP="001E74E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17 May 2023</w:t>
      </w:r>
    </w:p>
    <w:p w14:paraId="76B27FB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F2DE2" w14:textId="77777777" w:rsidR="001E74EE" w:rsidRDefault="001E74EE" w:rsidP="009139A6">
      <w:r>
        <w:separator/>
      </w:r>
    </w:p>
  </w:endnote>
  <w:endnote w:type="continuationSeparator" w:id="0">
    <w:p w14:paraId="09A12098" w14:textId="77777777" w:rsidR="001E74EE" w:rsidRDefault="001E74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FAA0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25F6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36C8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DA9DEB" w14:textId="77777777" w:rsidR="001E74EE" w:rsidRDefault="001E74EE" w:rsidP="009139A6">
      <w:r>
        <w:separator/>
      </w:r>
    </w:p>
  </w:footnote>
  <w:footnote w:type="continuationSeparator" w:id="0">
    <w:p w14:paraId="4C5A075F" w14:textId="77777777" w:rsidR="001E74EE" w:rsidRDefault="001E74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403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B324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E45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4EE"/>
    <w:rsid w:val="000666E0"/>
    <w:rsid w:val="001E74E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7A945"/>
  <w15:chartTrackingRefBased/>
  <w15:docId w15:val="{4C00AD6B-36BE-47B7-892F-BDE16541B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2023-05-17T20:27:00Z</dcterms:created>
  <dcterms:modified xsi:type="dcterms:W3CDTF">2023-05-17T20:27:00Z</dcterms:modified>
</cp:coreProperties>
</file>